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BDC95" w14:textId="77777777" w:rsidR="00884D32" w:rsidRDefault="00884D32" w:rsidP="00884D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Peter JOHNSON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529FCF8" w14:textId="77777777" w:rsidR="00884D32" w:rsidRDefault="00884D32" w:rsidP="00884D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Wells, Somerset. </w:t>
      </w:r>
      <w:proofErr w:type="gramStart"/>
      <w:r>
        <w:rPr>
          <w:rFonts w:ascii="Times New Roman" w:hAnsi="Times New Roman" w:cs="Times New Roman"/>
        </w:rPr>
        <w:t>Shoe maker</w:t>
      </w:r>
      <w:proofErr w:type="gramEnd"/>
      <w:r>
        <w:rPr>
          <w:rFonts w:ascii="Times New Roman" w:hAnsi="Times New Roman" w:cs="Times New Roman"/>
        </w:rPr>
        <w:t>.</w:t>
      </w:r>
    </w:p>
    <w:p w14:paraId="66DAA2D0" w14:textId="77777777" w:rsidR="00884D32" w:rsidRDefault="00884D32" w:rsidP="00884D32">
      <w:pPr>
        <w:rPr>
          <w:rFonts w:ascii="Times New Roman" w:hAnsi="Times New Roman" w:cs="Times New Roman"/>
        </w:rPr>
      </w:pPr>
    </w:p>
    <w:p w14:paraId="6CA4F4FA" w14:textId="77777777" w:rsidR="00884D32" w:rsidRDefault="00884D32" w:rsidP="00884D32">
      <w:pPr>
        <w:rPr>
          <w:rFonts w:ascii="Times New Roman" w:hAnsi="Times New Roman" w:cs="Times New Roman"/>
        </w:rPr>
      </w:pPr>
    </w:p>
    <w:p w14:paraId="0F571ED9" w14:textId="77777777" w:rsidR="00884D32" w:rsidRDefault="00884D32" w:rsidP="00884D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Ynge</w:t>
      </w:r>
      <w:proofErr w:type="spellEnd"/>
      <w:r>
        <w:rPr>
          <w:rFonts w:ascii="Times New Roman" w:hAnsi="Times New Roman" w:cs="Times New Roman"/>
        </w:rPr>
        <w:t>(q.v.) brought a plaint of debt against him and William Wade</w:t>
      </w:r>
    </w:p>
    <w:p w14:paraId="1C472069" w14:textId="77777777" w:rsidR="00884D32" w:rsidRDefault="00884D32" w:rsidP="00884D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Wells(q.v.).   </w:t>
      </w:r>
    </w:p>
    <w:p w14:paraId="6FB30ABF" w14:textId="77777777" w:rsidR="00884D32" w:rsidRDefault="00884D32" w:rsidP="00884D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2B040D7" w14:textId="77777777" w:rsidR="00884D32" w:rsidRDefault="00884D32" w:rsidP="00884D32">
      <w:pPr>
        <w:rPr>
          <w:rFonts w:ascii="Times New Roman" w:hAnsi="Times New Roman" w:cs="Times New Roman"/>
        </w:rPr>
      </w:pPr>
    </w:p>
    <w:p w14:paraId="7EB450E4" w14:textId="77777777" w:rsidR="00884D32" w:rsidRDefault="00884D32" w:rsidP="00884D32">
      <w:pPr>
        <w:rPr>
          <w:rFonts w:ascii="Times New Roman" w:hAnsi="Times New Roman" w:cs="Times New Roman"/>
        </w:rPr>
      </w:pPr>
    </w:p>
    <w:p w14:paraId="66904465" w14:textId="77777777" w:rsidR="00884D32" w:rsidRDefault="00884D32" w:rsidP="00884D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May 2019</w:t>
      </w:r>
    </w:p>
    <w:p w14:paraId="4ED6F4DC" w14:textId="77777777" w:rsidR="006B2F86" w:rsidRPr="00E71FC3" w:rsidRDefault="00884D3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FFD63" w14:textId="77777777" w:rsidR="00884D32" w:rsidRDefault="00884D32" w:rsidP="00E71FC3">
      <w:r>
        <w:separator/>
      </w:r>
    </w:p>
  </w:endnote>
  <w:endnote w:type="continuationSeparator" w:id="0">
    <w:p w14:paraId="3B1368EA" w14:textId="77777777" w:rsidR="00884D32" w:rsidRDefault="00884D3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F22A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C7DA1" w14:textId="77777777" w:rsidR="00884D32" w:rsidRDefault="00884D32" w:rsidP="00E71FC3">
      <w:r>
        <w:separator/>
      </w:r>
    </w:p>
  </w:footnote>
  <w:footnote w:type="continuationSeparator" w:id="0">
    <w:p w14:paraId="1FDC6880" w14:textId="77777777" w:rsidR="00884D32" w:rsidRDefault="00884D3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D32"/>
    <w:rsid w:val="001A7C09"/>
    <w:rsid w:val="00577BD5"/>
    <w:rsid w:val="00656CBA"/>
    <w:rsid w:val="006A1F77"/>
    <w:rsid w:val="00733BE7"/>
    <w:rsid w:val="00884D3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68501"/>
  <w15:chartTrackingRefBased/>
  <w15:docId w15:val="{DA6F5438-4B6D-4044-B2F8-1F3D1FB7E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D3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84D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2019-06-08T19:02:00Z</dcterms:created>
  <dcterms:modified xsi:type="dcterms:W3CDTF">2019-06-08T19:02:00Z</dcterms:modified>
</cp:coreProperties>
</file>